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F2" w:rsidRPr="005E4551" w:rsidRDefault="00013BF2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 xml:space="preserve">на право заключения договора купли - продажи на земельные участки </w:t>
      </w:r>
      <w:r w:rsidRPr="00FA4697">
        <w:rPr>
          <w:b/>
          <w:sz w:val="24"/>
          <w:szCs w:val="24"/>
          <w:shd w:val="clear" w:color="auto" w:fill="FFFFFF"/>
        </w:rPr>
        <w:t xml:space="preserve">с кадастровыми номерами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8640, 13:08:0102001</w:t>
      </w:r>
      <w:r w:rsidRPr="005E4551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8631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013BF2" w:rsidRPr="00BA2BC7" w:rsidTr="006146B2">
        <w:trPr>
          <w:trHeight w:val="333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013BF2" w:rsidRPr="00BA2BC7" w:rsidRDefault="00013BF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013BF2" w:rsidRPr="00BA2BC7" w:rsidRDefault="00013BF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013BF2" w:rsidRPr="00FA4697" w:rsidRDefault="00013BF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013BF2" w:rsidRPr="00BA2BC7" w:rsidTr="006146B2">
        <w:trPr>
          <w:trHeight w:val="189"/>
        </w:trPr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013BF2" w:rsidRPr="00BA2BC7" w:rsidTr="006146B2">
        <w:tc>
          <w:tcPr>
            <w:tcW w:w="3310" w:type="dxa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013BF2" w:rsidRPr="00BA2BC7" w:rsidRDefault="00013BF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013BF2" w:rsidRPr="00BA2BC7" w:rsidTr="006146B2">
        <w:tc>
          <w:tcPr>
            <w:tcW w:w="9923" w:type="dxa"/>
            <w:gridSpan w:val="2"/>
          </w:tcPr>
          <w:p w:rsidR="00013BF2" w:rsidRPr="00BA2BC7" w:rsidRDefault="00013BF2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5E4551" w:rsidRDefault="00013BF2" w:rsidP="005E45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155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Лермонтова, 20в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13:08:0102001:8640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013BF2" w:rsidRPr="005E4551" w:rsidRDefault="00013BF2" w:rsidP="00BA2BC7">
            <w:pPr>
              <w:jc w:val="both"/>
              <w:rPr>
                <w:bCs/>
              </w:rPr>
            </w:pPr>
            <w:r w:rsidRPr="005E4551">
              <w:rPr>
                <w:bCs/>
                <w:sz w:val="24"/>
                <w:szCs w:val="24"/>
              </w:rPr>
              <w:t xml:space="preserve">Лот №2: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</w:t>
            </w:r>
            <w:r>
              <w:rPr>
                <w:sz w:val="24"/>
                <w:szCs w:val="24"/>
                <w:shd w:val="clear" w:color="auto" w:fill="FFFFFF"/>
              </w:rPr>
              <w:t>населенных пунктов,  площадью 197</w:t>
            </w:r>
            <w:r w:rsidRPr="005E4551">
              <w:rPr>
                <w:sz w:val="24"/>
                <w:szCs w:val="24"/>
                <w:shd w:val="clear" w:color="auto" w:fill="FFFFFF"/>
              </w:rPr>
              <w:t>кв.м., расположенного по адресу: Республика Мордовия, Зубово-Полянский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 xml:space="preserve">п.Зубова Поляна, ул.Дубравная, 19а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</w:t>
            </w:r>
            <w:r>
              <w:rPr>
                <w:sz w:val="24"/>
                <w:szCs w:val="24"/>
                <w:shd w:val="clear" w:color="auto" w:fill="FFFFFF"/>
              </w:rPr>
              <w:t>адастровым номером 13:08:0102001:8631</w:t>
            </w:r>
            <w:r w:rsidRPr="005E4551">
              <w:rPr>
                <w:sz w:val="24"/>
                <w:szCs w:val="24"/>
                <w:shd w:val="clear" w:color="auto" w:fill="FFFFFF"/>
              </w:rPr>
              <w:t>, с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013BF2" w:rsidRPr="00BA2BC7" w:rsidRDefault="00013BF2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013BF2" w:rsidRDefault="00013BF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2971,35 (Две тысячи девятьсот семьдесят один) рубль  35коп.</w:t>
            </w:r>
          </w:p>
          <w:p w:rsidR="00013BF2" w:rsidRPr="00BA2BC7" w:rsidRDefault="00013BF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3776,49 (Три тысячи семьсот семьдесят шесть) рублей 49 коп.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013BF2" w:rsidRPr="00BA2BC7" w:rsidRDefault="00013BF2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19.02.2018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19.03.2018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19.02.2018г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013BF2" w:rsidRPr="00BA2BC7" w:rsidRDefault="00013BF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19.03.2018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20.03.2018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013BF2" w:rsidRPr="00BA2BC7" w:rsidRDefault="00013BF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26.03.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013BF2" w:rsidRPr="00BA2BC7" w:rsidTr="006146B2">
        <w:trPr>
          <w:trHeight w:val="257"/>
        </w:trPr>
        <w:tc>
          <w:tcPr>
            <w:tcW w:w="9923" w:type="dxa"/>
            <w:gridSpan w:val="2"/>
          </w:tcPr>
          <w:p w:rsidR="00013BF2" w:rsidRPr="00BA2BC7" w:rsidRDefault="00013BF2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013BF2" w:rsidRPr="00BA2BC7" w:rsidRDefault="00013BF2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013BF2" w:rsidRPr="00BA2BC7" w:rsidRDefault="00013BF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013BF2" w:rsidRPr="00997281" w:rsidRDefault="00013BF2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013BF2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3148F"/>
    <w:rsid w:val="004844F6"/>
    <w:rsid w:val="004B7DD9"/>
    <w:rsid w:val="004E1CC3"/>
    <w:rsid w:val="004F4A35"/>
    <w:rsid w:val="004F7791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791</Words>
  <Characters>4511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2018-01-23T11:18:00Z</cp:lastPrinted>
  <dcterms:created xsi:type="dcterms:W3CDTF">2018-02-09T12:19:00Z</dcterms:created>
  <dcterms:modified xsi:type="dcterms:W3CDTF">2018-02-09T12:19:00Z</dcterms:modified>
</cp:coreProperties>
</file>